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DC4FE" w14:textId="77777777" w:rsidR="006B51D7" w:rsidRDefault="006B51D7" w:rsidP="006B51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FULLER</w:t>
      </w:r>
      <w:r>
        <w:rPr>
          <w:rFonts w:ascii="Times New Roman" w:hAnsi="Times New Roman" w:cs="Times New Roman"/>
          <w:sz w:val="24"/>
          <w:szCs w:val="24"/>
        </w:rPr>
        <w:t xml:space="preserve">     (fl.1429)</w:t>
      </w:r>
    </w:p>
    <w:p w14:paraId="19FB3C29" w14:textId="77777777" w:rsidR="006B51D7" w:rsidRDefault="006B51D7" w:rsidP="006B51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3FBC59" w14:textId="77777777" w:rsidR="006B51D7" w:rsidRDefault="006B51D7" w:rsidP="006B51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2978CC" w14:textId="77777777" w:rsidR="006B51D7" w:rsidRDefault="006B51D7" w:rsidP="006B51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Jun.1429</w:t>
      </w:r>
      <w:r>
        <w:rPr>
          <w:rFonts w:ascii="Times New Roman" w:hAnsi="Times New Roman" w:cs="Times New Roman"/>
          <w:sz w:val="24"/>
          <w:szCs w:val="24"/>
        </w:rPr>
        <w:tab/>
        <w:t>John Bayly of St.Albans(q.v.) made him a joint executor of his Will.</w:t>
      </w:r>
    </w:p>
    <w:p w14:paraId="600C1B79" w14:textId="77777777" w:rsidR="006B51D7" w:rsidRDefault="006B51D7" w:rsidP="006B51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Herts Genealogist and Antiquary”  ed.William Brigg, pub.1895 vol.I p.232)</w:t>
      </w:r>
    </w:p>
    <w:p w14:paraId="2D99599C" w14:textId="77777777" w:rsidR="008326E1" w:rsidRPr="008326E1" w:rsidRDefault="008326E1" w:rsidP="008326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326E1">
        <w:rPr>
          <w:rFonts w:ascii="Times New Roman" w:hAnsi="Times New Roman" w:cs="Times New Roman"/>
          <w:sz w:val="24"/>
          <w:szCs w:val="24"/>
        </w:rPr>
        <w:t>12 Nov.1433</w:t>
      </w:r>
      <w:r w:rsidRPr="008326E1">
        <w:rPr>
          <w:rFonts w:ascii="Times New Roman" w:hAnsi="Times New Roman" w:cs="Times New Roman"/>
          <w:sz w:val="24"/>
          <w:szCs w:val="24"/>
        </w:rPr>
        <w:tab/>
        <w:t>William Janyn of St.Albans(q.v.) made him the supervisor of his Will.</w:t>
      </w:r>
    </w:p>
    <w:p w14:paraId="15D1D306" w14:textId="6F0F73A3" w:rsidR="008326E1" w:rsidRPr="008326E1" w:rsidRDefault="008326E1" w:rsidP="008326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326E1">
        <w:rPr>
          <w:rFonts w:ascii="Times New Roman" w:hAnsi="Times New Roman" w:cs="Times New Roman"/>
          <w:sz w:val="24"/>
          <w:szCs w:val="24"/>
        </w:rPr>
        <w:tab/>
      </w:r>
      <w:r w:rsidRPr="008326E1">
        <w:rPr>
          <w:rFonts w:ascii="Times New Roman" w:hAnsi="Times New Roman" w:cs="Times New Roman"/>
          <w:sz w:val="24"/>
          <w:szCs w:val="24"/>
        </w:rPr>
        <w:tab/>
        <w:t>(“The Herts Genealogist and Antiquary”  ed.William Brigg, pub.1895 vol.I p.384)</w:t>
      </w:r>
    </w:p>
    <w:p w14:paraId="4B86EA57" w14:textId="77777777" w:rsidR="006B51D7" w:rsidRDefault="006B51D7" w:rsidP="006B51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D8EF57" w14:textId="77777777" w:rsidR="006B51D7" w:rsidRDefault="006B51D7" w:rsidP="006B51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628704" w14:textId="77777777" w:rsidR="006B51D7" w:rsidRDefault="006B51D7" w:rsidP="006B51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p w14:paraId="2A1391DF" w14:textId="017522CA" w:rsidR="008326E1" w:rsidRDefault="008326E1" w:rsidP="006B51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2024</w:t>
      </w:r>
    </w:p>
    <w:p w14:paraId="0326D12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1B66E" w14:textId="77777777" w:rsidR="006B51D7" w:rsidRDefault="006B51D7" w:rsidP="009139A6">
      <w:r>
        <w:separator/>
      </w:r>
    </w:p>
  </w:endnote>
  <w:endnote w:type="continuationSeparator" w:id="0">
    <w:p w14:paraId="45F7F4C8" w14:textId="77777777" w:rsidR="006B51D7" w:rsidRDefault="006B51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289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EEB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1B1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23031" w14:textId="77777777" w:rsidR="006B51D7" w:rsidRDefault="006B51D7" w:rsidP="009139A6">
      <w:r>
        <w:separator/>
      </w:r>
    </w:p>
  </w:footnote>
  <w:footnote w:type="continuationSeparator" w:id="0">
    <w:p w14:paraId="4BA83227" w14:textId="77777777" w:rsidR="006B51D7" w:rsidRDefault="006B51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6CC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05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E63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D7"/>
    <w:rsid w:val="000666E0"/>
    <w:rsid w:val="002510B7"/>
    <w:rsid w:val="005C130B"/>
    <w:rsid w:val="006B51D7"/>
    <w:rsid w:val="00826F5C"/>
    <w:rsid w:val="008326E1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43DF9"/>
  <w15:chartTrackingRefBased/>
  <w15:docId w15:val="{69D77065-2D22-4B1D-9479-5C8CE59F3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2021-07-26T19:28:00Z</dcterms:created>
  <dcterms:modified xsi:type="dcterms:W3CDTF">2024-04-23T13:21:00Z</dcterms:modified>
</cp:coreProperties>
</file>